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51C5C" w14:textId="77777777" w:rsidR="00B40064" w:rsidRDefault="00B40064" w:rsidP="00B400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CLERK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fl.1420-1)</w:t>
      </w:r>
    </w:p>
    <w:p w14:paraId="40BDAA65" w14:textId="77777777" w:rsidR="00B40064" w:rsidRDefault="00B40064" w:rsidP="00B400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Leicester.</w:t>
      </w:r>
    </w:p>
    <w:p w14:paraId="473ECEA4" w14:textId="77777777" w:rsidR="00B40064" w:rsidRDefault="00B40064" w:rsidP="00B40064">
      <w:pPr>
        <w:pStyle w:val="NoSpacing"/>
        <w:rPr>
          <w:rFonts w:cs="Times New Roman"/>
          <w:szCs w:val="24"/>
        </w:rPr>
      </w:pPr>
    </w:p>
    <w:p w14:paraId="4F8A3D46" w14:textId="77777777" w:rsidR="00B40064" w:rsidRDefault="00B40064" w:rsidP="00B40064">
      <w:pPr>
        <w:pStyle w:val="NoSpacing"/>
        <w:rPr>
          <w:rFonts w:cs="Times New Roman"/>
          <w:szCs w:val="24"/>
        </w:rPr>
      </w:pPr>
    </w:p>
    <w:p w14:paraId="055D7C27" w14:textId="77777777" w:rsidR="00B40064" w:rsidRDefault="00B40064" w:rsidP="00B400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Sep.1420</w:t>
      </w:r>
      <w:r>
        <w:rPr>
          <w:rFonts w:cs="Times New Roman"/>
          <w:szCs w:val="24"/>
        </w:rPr>
        <w:tab/>
        <w:t>He became Mayor.</w:t>
      </w:r>
    </w:p>
    <w:p w14:paraId="6E708FD9" w14:textId="77777777" w:rsidR="00B40064" w:rsidRDefault="00B40064" w:rsidP="00B400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6F4B7410" w14:textId="77777777" w:rsidR="00B40064" w:rsidRDefault="00B40064" w:rsidP="00B40064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p.448)</w:t>
      </w:r>
    </w:p>
    <w:p w14:paraId="3CB069F2" w14:textId="77777777" w:rsidR="00B40064" w:rsidRDefault="00B40064" w:rsidP="00B40064">
      <w:pPr>
        <w:pStyle w:val="NoSpacing"/>
        <w:rPr>
          <w:rFonts w:cs="Times New Roman"/>
          <w:szCs w:val="24"/>
        </w:rPr>
      </w:pPr>
    </w:p>
    <w:p w14:paraId="56DD448D" w14:textId="77777777" w:rsidR="00B40064" w:rsidRDefault="00B40064" w:rsidP="00B40064">
      <w:pPr>
        <w:pStyle w:val="NoSpacing"/>
        <w:rPr>
          <w:rFonts w:cs="Times New Roman"/>
          <w:szCs w:val="24"/>
        </w:rPr>
      </w:pPr>
    </w:p>
    <w:p w14:paraId="019BB4AF" w14:textId="77777777" w:rsidR="00B40064" w:rsidRDefault="00B40064" w:rsidP="00B400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July 2023</w:t>
      </w:r>
    </w:p>
    <w:p w14:paraId="40E9287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77EDB" w14:textId="77777777" w:rsidR="00B40064" w:rsidRDefault="00B40064" w:rsidP="009139A6">
      <w:r>
        <w:separator/>
      </w:r>
    </w:p>
  </w:endnote>
  <w:endnote w:type="continuationSeparator" w:id="0">
    <w:p w14:paraId="65511FA3" w14:textId="77777777" w:rsidR="00B40064" w:rsidRDefault="00B4006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5F04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F875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FE82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2150E" w14:textId="77777777" w:rsidR="00B40064" w:rsidRDefault="00B40064" w:rsidP="009139A6">
      <w:r>
        <w:separator/>
      </w:r>
    </w:p>
  </w:footnote>
  <w:footnote w:type="continuationSeparator" w:id="0">
    <w:p w14:paraId="16FAC1F2" w14:textId="77777777" w:rsidR="00B40064" w:rsidRDefault="00B4006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85DA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B657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4056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064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40064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0E7680"/>
  <w15:chartTrackingRefBased/>
  <w15:docId w15:val="{BAAA343A-8BB2-4B40-9379-1B4B4C783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2023-07-22T20:23:00Z</dcterms:created>
  <dcterms:modified xsi:type="dcterms:W3CDTF">2023-07-22T20:24:00Z</dcterms:modified>
</cp:coreProperties>
</file>